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A59FF" w14:textId="35253C4C" w:rsidR="001D284F" w:rsidRDefault="00B11EC8" w:rsidP="00530FAB">
      <w:r>
        <w:rPr>
          <w:noProof/>
          <w:lang w:val="en-US"/>
        </w:rPr>
        <w:drawing>
          <wp:anchor distT="0" distB="0" distL="114300" distR="114300" simplePos="0" relativeHeight="251674624" behindDoc="1" locked="0" layoutInCell="1" allowOverlap="1" wp14:anchorId="7086ED93" wp14:editId="5A6689A9">
            <wp:simplePos x="0" y="0"/>
            <wp:positionH relativeFrom="column">
              <wp:posOffset>4831715</wp:posOffset>
            </wp:positionH>
            <wp:positionV relativeFrom="paragraph">
              <wp:posOffset>33655</wp:posOffset>
            </wp:positionV>
            <wp:extent cx="782320" cy="782320"/>
            <wp:effectExtent l="0" t="0" r="0" b="0"/>
            <wp:wrapTight wrapText="bothSides">
              <wp:wrapPolygon edited="0">
                <wp:start x="0" y="0"/>
                <wp:lineTo x="0" y="21039"/>
                <wp:lineTo x="21039" y="21039"/>
                <wp:lineTo x="21039" y="0"/>
                <wp:lineTo x="0" y="0"/>
              </wp:wrapPolygon>
            </wp:wrapTight>
            <wp:docPr id="1340562678" name="Imagen 1340562678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284F">
        <w:rPr>
          <w:noProof/>
          <w:lang w:val="en-US"/>
        </w:rPr>
        <w:drawing>
          <wp:anchor distT="0" distB="0" distL="114300" distR="114300" simplePos="0" relativeHeight="251670528" behindDoc="1" locked="0" layoutInCell="1" allowOverlap="1" wp14:anchorId="33BD18F8" wp14:editId="1E0D8C15">
            <wp:simplePos x="0" y="0"/>
            <wp:positionH relativeFrom="column">
              <wp:posOffset>76200</wp:posOffset>
            </wp:positionH>
            <wp:positionV relativeFrom="paragraph">
              <wp:posOffset>147955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284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34E2C7" wp14:editId="1B0AE273">
                <wp:simplePos x="0" y="0"/>
                <wp:positionH relativeFrom="margin">
                  <wp:posOffset>883920</wp:posOffset>
                </wp:positionH>
                <wp:positionV relativeFrom="paragraph">
                  <wp:posOffset>-249555</wp:posOffset>
                </wp:positionV>
                <wp:extent cx="3438525" cy="1339215"/>
                <wp:effectExtent l="0" t="0" r="0" b="0"/>
                <wp:wrapNone/>
                <wp:docPr id="3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33921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5C1F34" w14:textId="77777777" w:rsidR="001D284F" w:rsidRPr="00915F55" w:rsidRDefault="001D284F" w:rsidP="001D284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32260328" w14:textId="77777777" w:rsidR="001D284F" w:rsidRPr="00915F55" w:rsidRDefault="001D284F" w:rsidP="001D284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753D345" w14:textId="3931CB02" w:rsidR="001D284F" w:rsidRPr="00915F55" w:rsidRDefault="001D284F" w:rsidP="001D284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9041E9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9041E9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65DCF1AE" w14:textId="6CFF65BC" w:rsidR="001D284F" w:rsidRPr="00915F55" w:rsidRDefault="007E634D" w:rsidP="009041E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76331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 N° 013410-2025-R/UNMSM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34E2C7" id="Rectángulo redondeado 2" o:spid="_x0000_s1026" style="position:absolute;margin-left:69.6pt;margin-top:-19.65pt;width:270.75pt;height:105.4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" filled="f" stroked="f" strokeweight="1pt">
                <v:stroke joinstyle="miter"/>
                <v:textbox inset="0,2mm,0,0">
                  <w:txbxContent>
                    <w:p w14:paraId="5D5C1F34" w14:textId="77777777" w:rsidR="001D284F" w:rsidRPr="00915F55" w:rsidRDefault="001D284F" w:rsidP="001D284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32260328" w14:textId="77777777" w:rsidR="001D284F" w:rsidRPr="00915F55" w:rsidRDefault="001D284F" w:rsidP="001D284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753D345" w14:textId="3931CB02" w:rsidR="001D284F" w:rsidRPr="00915F55" w:rsidRDefault="001D284F" w:rsidP="001D284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9041E9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9041E9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65DCF1AE" w14:textId="6CFF65BC" w:rsidR="001D284F" w:rsidRPr="00915F55" w:rsidRDefault="007E634D" w:rsidP="009041E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76331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 N° 013410-2025-R/UNMSM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6A256D6" w14:textId="6137997A" w:rsidR="001D284F" w:rsidRDefault="001D284F" w:rsidP="00530FAB"/>
    <w:p w14:paraId="5ADD523E" w14:textId="77777777" w:rsidR="001D284F" w:rsidRDefault="001D284F" w:rsidP="00530FAB"/>
    <w:p w14:paraId="4615B682" w14:textId="1CEA12BB" w:rsidR="00530FAB" w:rsidRDefault="008A4AC6" w:rsidP="00530FAB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E9B204" wp14:editId="066DB290">
                <wp:simplePos x="0" y="0"/>
                <wp:positionH relativeFrom="column">
                  <wp:posOffset>-89535</wp:posOffset>
                </wp:positionH>
                <wp:positionV relativeFrom="paragraph">
                  <wp:posOffset>229235</wp:posOffset>
                </wp:positionV>
                <wp:extent cx="5882640" cy="899160"/>
                <wp:effectExtent l="0" t="0" r="22860" b="1524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2640" cy="8991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AE676E" w14:textId="77777777" w:rsidR="00CE3386" w:rsidRPr="0057034D" w:rsidRDefault="008A4AC6" w:rsidP="00CE338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703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REPRESENTANTES ESTUDIANTILES</w:t>
                            </w:r>
                            <w:r w:rsidR="008F0B08" w:rsidRPr="005703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ANTE </w:t>
                            </w:r>
                            <w:r w:rsidR="008D0737" w:rsidRPr="005703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</w:t>
                            </w:r>
                          </w:p>
                          <w:p w14:paraId="6F3EAF9C" w14:textId="7B350930" w:rsidR="008A4AC6" w:rsidRPr="0057034D" w:rsidRDefault="008D0737" w:rsidP="00CE338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703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CONSEJO </w:t>
                            </w:r>
                            <w:r w:rsidR="004A41AA" w:rsidRPr="005703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 FACULTAD</w:t>
                            </w:r>
                          </w:p>
                          <w:bookmarkStart w:id="0" w:name="Lista"/>
                          <w:p w14:paraId="50B3145B" w14:textId="0BB1FF2E" w:rsidR="001D284F" w:rsidRPr="0057034D" w:rsidRDefault="001D284F" w:rsidP="008A4AC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7034D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7034D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instrText xml:space="preserve"> FILLIN  "Dato 1/8 : Nombre de la Lista Candidata"  \* MERGEFORMAT \* UPPER</w:instrText>
                            </w:r>
                            <w:r w:rsidRPr="0057034D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57034D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t>Nombre de Lista</w:t>
                            </w:r>
                            <w:r w:rsidRPr="0057034D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fldChar w:fldCharType="end"/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E9B204" id="_x0000_s1027" style="position:absolute;margin-left:-7.05pt;margin-top:18.05pt;width:463.2pt;height:7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" filled="f" strokecolor="black [3213]" strokeweight="1pt">
                <v:stroke joinstyle="miter"/>
                <v:textbox inset="0,2mm,0,0">
                  <w:txbxContent>
                    <w:p w14:paraId="3CAE676E" w14:textId="77777777" w:rsidR="00CE3386" w:rsidRPr="0057034D" w:rsidRDefault="008A4AC6" w:rsidP="00CE3386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703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REPRESENTANTES ESTUDIANTILES</w:t>
                      </w:r>
                      <w:r w:rsidR="008F0B08" w:rsidRPr="005703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ANTE </w:t>
                      </w:r>
                      <w:r w:rsidR="008D0737" w:rsidRPr="005703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</w:t>
                      </w:r>
                    </w:p>
                    <w:p w14:paraId="6F3EAF9C" w14:textId="7B350930" w:rsidR="008A4AC6" w:rsidRPr="0057034D" w:rsidRDefault="008D0737" w:rsidP="00CE3386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703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CONSEJO </w:t>
                      </w:r>
                      <w:r w:rsidR="004A41AA" w:rsidRPr="005703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 FACULTAD</w:t>
                      </w:r>
                    </w:p>
                    <w:bookmarkStart w:id="1" w:name="Lista"/>
                    <w:p w14:paraId="50B3145B" w14:textId="0BB1FF2E" w:rsidR="001D284F" w:rsidRPr="0057034D" w:rsidRDefault="001D284F" w:rsidP="008A4AC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7034D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fldChar w:fldCharType="begin"/>
                      </w:r>
                      <w:r w:rsidRPr="0057034D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instrText xml:space="preserve"> FILLIN  "Dato 1/8 : Nombre de la Lista Candidata"  \* MERGEFORMAT \* UPPER</w:instrText>
                      </w:r>
                      <w:r w:rsidRPr="0057034D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fldChar w:fldCharType="separate"/>
                      </w:r>
                      <w:r w:rsidRPr="0057034D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t>Nombre de Lista</w:t>
                      </w:r>
                      <w:r w:rsidRPr="0057034D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fldChar w:fldCharType="end"/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14:paraId="4A078413" w14:textId="77777777" w:rsidR="00201B58" w:rsidRDefault="00201B58" w:rsidP="00530FAB"/>
    <w:p w14:paraId="1D62A77E" w14:textId="77777777" w:rsidR="00931363" w:rsidRDefault="00201B58" w:rsidP="00201B58">
      <w:pPr>
        <w:rPr>
          <w:noProof/>
          <w:lang w:eastAsia="es-PE"/>
        </w:rPr>
      </w:pPr>
      <w:r>
        <w:rPr>
          <w:noProof/>
          <w:lang w:eastAsia="es-PE"/>
        </w:rPr>
        <w:t xml:space="preserve"> </w:t>
      </w:r>
    </w:p>
    <w:p w14:paraId="598CE202" w14:textId="77777777" w:rsidR="001D7566" w:rsidRDefault="001D7566" w:rsidP="003D44F2">
      <w:pPr>
        <w:spacing w:after="0"/>
        <w:jc w:val="center"/>
        <w:rPr>
          <w:rFonts w:ascii="Utsaah" w:hAnsi="Utsaah" w:cs="Utsaah"/>
          <w:b/>
          <w:sz w:val="36"/>
        </w:rPr>
      </w:pPr>
    </w:p>
    <w:p w14:paraId="6E7B1C34" w14:textId="77777777" w:rsidR="00AD17BC" w:rsidRPr="0009003F" w:rsidRDefault="00AD17BC" w:rsidP="003D44F2">
      <w:pPr>
        <w:spacing w:after="0"/>
        <w:jc w:val="center"/>
        <w:rPr>
          <w:rFonts w:ascii="Utsaah" w:hAnsi="Utsaah" w:cs="Utsaah"/>
          <w:b/>
          <w:sz w:val="16"/>
          <w:szCs w:val="16"/>
        </w:rPr>
      </w:pPr>
    </w:p>
    <w:p w14:paraId="0CC7424B" w14:textId="7CAC0650" w:rsidR="00D74329" w:rsidRPr="0057034D" w:rsidRDefault="00931363" w:rsidP="003D44F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7034D">
        <w:rPr>
          <w:rFonts w:ascii="Arial" w:hAnsi="Arial" w:cs="Arial"/>
          <w:b/>
          <w:sz w:val="24"/>
          <w:szCs w:val="24"/>
        </w:rPr>
        <w:t>DECLARACIÓN JURADA</w:t>
      </w:r>
    </w:p>
    <w:p w14:paraId="6273CF34" w14:textId="0EFC4EB0" w:rsidR="00D74329" w:rsidRDefault="00D74329" w:rsidP="003D44F2">
      <w:pPr>
        <w:spacing w:after="0"/>
        <w:jc w:val="center"/>
        <w:rPr>
          <w:rFonts w:ascii="Utsaah" w:hAnsi="Utsaah" w:cs="Utsaah"/>
          <w:sz w:val="28"/>
        </w:rPr>
      </w:pPr>
      <w:r w:rsidRPr="0057034D">
        <w:rPr>
          <w:rFonts w:ascii="Arial" w:hAnsi="Arial" w:cs="Arial"/>
          <w:b/>
          <w:sz w:val="24"/>
          <w:szCs w:val="24"/>
        </w:rPr>
        <w:t>(Formato 0</w:t>
      </w:r>
      <w:r w:rsidR="00F202FD" w:rsidRPr="0057034D">
        <w:rPr>
          <w:rFonts w:ascii="Arial" w:hAnsi="Arial" w:cs="Arial"/>
          <w:b/>
          <w:sz w:val="24"/>
          <w:szCs w:val="24"/>
        </w:rPr>
        <w:t>2</w:t>
      </w:r>
      <w:r w:rsidRPr="0057034D">
        <w:rPr>
          <w:rFonts w:ascii="Arial" w:hAnsi="Arial" w:cs="Arial"/>
          <w:b/>
          <w:sz w:val="24"/>
          <w:szCs w:val="24"/>
        </w:rPr>
        <w:t>)</w:t>
      </w:r>
      <w:r w:rsidR="002364C0" w:rsidRPr="0057034D">
        <w:rPr>
          <w:rFonts w:ascii="Arial" w:hAnsi="Arial" w:cs="Arial"/>
          <w:b/>
          <w:sz w:val="24"/>
          <w:szCs w:val="24"/>
        </w:rPr>
        <w:br/>
      </w:r>
    </w:p>
    <w:p w14:paraId="0FE0FB19" w14:textId="47048046" w:rsidR="00354DA9" w:rsidRPr="0057034D" w:rsidRDefault="00354DA9" w:rsidP="00354DA9">
      <w:pPr>
        <w:jc w:val="right"/>
        <w:rPr>
          <w:rFonts w:ascii="Arial" w:hAnsi="Arial" w:cs="Arial"/>
        </w:rPr>
      </w:pPr>
      <w:r w:rsidRPr="0057034D">
        <w:rPr>
          <w:rFonts w:ascii="Arial" w:hAnsi="Arial" w:cs="Arial"/>
        </w:rPr>
        <w:t>Ciudad Universitaria,</w:t>
      </w:r>
      <w:r w:rsidR="009041E9" w:rsidRPr="009041E9">
        <w:rPr>
          <w:rFonts w:ascii="Arial" w:hAnsi="Arial" w:cs="Arial"/>
        </w:rPr>
        <w:t xml:space="preserve"> </w:t>
      </w:r>
      <w:r w:rsidR="009041E9" w:rsidRPr="0057034D">
        <w:rPr>
          <w:rFonts w:ascii="Arial" w:hAnsi="Arial" w:cs="Arial"/>
        </w:rPr>
        <w:t>_____</w:t>
      </w:r>
      <w:r w:rsidR="00F00069" w:rsidRPr="0057034D">
        <w:rPr>
          <w:rFonts w:ascii="Arial" w:hAnsi="Arial" w:cs="Arial"/>
        </w:rPr>
        <w:t xml:space="preserve"> </w:t>
      </w:r>
      <w:r w:rsidR="005E4FA8" w:rsidRPr="0057034D">
        <w:rPr>
          <w:rFonts w:ascii="Arial" w:hAnsi="Arial" w:cs="Arial"/>
        </w:rPr>
        <w:t>de</w:t>
      </w:r>
      <w:r w:rsidR="00DB76B8" w:rsidRPr="0057034D">
        <w:rPr>
          <w:rFonts w:ascii="Arial" w:hAnsi="Arial" w:cs="Arial"/>
        </w:rPr>
        <w:t xml:space="preserve"> </w:t>
      </w:r>
      <w:r w:rsidR="002854FA" w:rsidRPr="0057034D">
        <w:rPr>
          <w:rFonts w:ascii="Arial" w:hAnsi="Arial" w:cs="Arial"/>
        </w:rPr>
        <w:t>______________</w:t>
      </w:r>
      <w:r w:rsidR="005E4FA8" w:rsidRPr="0057034D">
        <w:rPr>
          <w:rFonts w:ascii="Arial" w:hAnsi="Arial" w:cs="Arial"/>
        </w:rPr>
        <w:t>20</w:t>
      </w:r>
      <w:r w:rsidR="002B41C6" w:rsidRPr="0057034D">
        <w:rPr>
          <w:rFonts w:ascii="Arial" w:hAnsi="Arial" w:cs="Arial"/>
        </w:rPr>
        <w:t>2</w:t>
      </w:r>
      <w:r w:rsidR="00764577">
        <w:rPr>
          <w:rFonts w:ascii="Arial" w:hAnsi="Arial" w:cs="Arial"/>
        </w:rPr>
        <w:t>5</w:t>
      </w:r>
    </w:p>
    <w:p w14:paraId="39FB3A17" w14:textId="788462B5" w:rsidR="006D6779" w:rsidRPr="0057034D" w:rsidRDefault="00F00069" w:rsidP="0057034D">
      <w:pPr>
        <w:spacing w:before="240" w:line="360" w:lineRule="auto"/>
        <w:jc w:val="both"/>
        <w:rPr>
          <w:rFonts w:ascii="Arial" w:hAnsi="Arial" w:cs="Arial"/>
          <w:b/>
        </w:rPr>
      </w:pPr>
      <w:r w:rsidRPr="0057034D">
        <w:rPr>
          <w:rFonts w:ascii="Arial" w:hAnsi="Arial" w:cs="Arial"/>
        </w:rPr>
        <w:t>Yo</w:t>
      </w:r>
      <w:r w:rsidR="00601CCB" w:rsidRPr="0057034D">
        <w:rPr>
          <w:rFonts w:ascii="Arial" w:hAnsi="Arial" w:cs="Arial"/>
        </w:rPr>
        <w:t>,</w:t>
      </w:r>
      <w:r w:rsidR="00F83C2E" w:rsidRPr="0057034D">
        <w:rPr>
          <w:rFonts w:ascii="Arial" w:hAnsi="Arial" w:cs="Arial"/>
        </w:rPr>
        <w:t xml:space="preserve"> </w:t>
      </w:r>
      <w:r w:rsidR="003D44F2" w:rsidRPr="0057034D">
        <w:rPr>
          <w:rFonts w:ascii="Arial" w:hAnsi="Arial" w:cs="Arial"/>
          <w:b/>
          <w:i/>
          <w:color w:val="0000FF"/>
        </w:rPr>
        <w:t>Apellidos y Nombres</w:t>
      </w:r>
      <w:bookmarkStart w:id="1" w:name="Apellidos"/>
      <w:r w:rsidR="003D44F2" w:rsidRPr="0057034D">
        <w:rPr>
          <w:rFonts w:ascii="Arial" w:hAnsi="Arial" w:cs="Arial"/>
          <w:b/>
          <w:i/>
          <w:color w:val="0000FF"/>
        </w:rPr>
        <w:t xml:space="preserve"> del Candidato</w:t>
      </w:r>
      <w:r w:rsidR="003D44F2" w:rsidRPr="0057034D">
        <w:rPr>
          <w:rFonts w:ascii="Arial" w:hAnsi="Arial" w:cs="Arial"/>
        </w:rPr>
        <w:t xml:space="preserve">, </w:t>
      </w:r>
      <w:bookmarkEnd w:id="1"/>
      <w:r w:rsidR="00084357" w:rsidRPr="0057034D">
        <w:rPr>
          <w:rFonts w:ascii="Arial" w:hAnsi="Arial" w:cs="Arial"/>
        </w:rPr>
        <w:fldChar w:fldCharType="begin"/>
      </w:r>
      <w:r w:rsidR="00084357" w:rsidRPr="0057034D">
        <w:rPr>
          <w:rFonts w:ascii="Arial" w:hAnsi="Arial" w:cs="Arial"/>
        </w:rPr>
        <w:instrText xml:space="preserve"> IF Sexo = "F" "identificada" "identificado" \* MERGEFORMAT </w:instrText>
      </w:r>
      <w:r w:rsidR="00084357" w:rsidRPr="0057034D">
        <w:rPr>
          <w:rFonts w:ascii="Arial" w:hAnsi="Arial" w:cs="Arial"/>
        </w:rPr>
        <w:fldChar w:fldCharType="separate"/>
      </w:r>
      <w:r w:rsidR="00084357" w:rsidRPr="0057034D">
        <w:rPr>
          <w:rFonts w:ascii="Arial" w:hAnsi="Arial" w:cs="Arial"/>
          <w:noProof/>
        </w:rPr>
        <w:t>identificado</w:t>
      </w:r>
      <w:r w:rsidR="00084357" w:rsidRPr="0057034D">
        <w:rPr>
          <w:rFonts w:ascii="Arial" w:hAnsi="Arial" w:cs="Arial"/>
        </w:rPr>
        <w:fldChar w:fldCharType="end"/>
      </w:r>
      <w:r w:rsidR="00601CCB" w:rsidRPr="0057034D">
        <w:rPr>
          <w:rFonts w:ascii="Arial" w:hAnsi="Arial" w:cs="Arial"/>
        </w:rPr>
        <w:t xml:space="preserve"> con </w:t>
      </w:r>
      <w:bookmarkStart w:id="2" w:name="_Hlk106095747"/>
      <w:r w:rsidR="006D6E04" w:rsidRPr="0057034D">
        <w:rPr>
          <w:rFonts w:ascii="Arial" w:hAnsi="Arial" w:cs="Arial"/>
          <w:b/>
          <w:color w:val="0000FF"/>
        </w:rPr>
        <w:t>Doc. Identidad y Número</w:t>
      </w:r>
      <w:bookmarkEnd w:id="2"/>
      <w:r w:rsidR="006D6E04" w:rsidRPr="0057034D">
        <w:rPr>
          <w:rFonts w:ascii="Arial" w:hAnsi="Arial" w:cs="Arial"/>
          <w:color w:val="0000FF"/>
        </w:rPr>
        <w:t xml:space="preserve"> </w:t>
      </w:r>
      <w:r w:rsidR="00601CCB" w:rsidRPr="0057034D">
        <w:rPr>
          <w:rFonts w:ascii="Arial" w:hAnsi="Arial" w:cs="Arial"/>
        </w:rPr>
        <w:t xml:space="preserve">y con código </w:t>
      </w:r>
      <w:r w:rsidR="00E13175" w:rsidRPr="0057034D">
        <w:rPr>
          <w:rFonts w:ascii="Arial" w:hAnsi="Arial" w:cs="Arial"/>
        </w:rPr>
        <w:t xml:space="preserve">de matrícula </w:t>
      </w:r>
      <w:r w:rsidR="0028232A" w:rsidRPr="0057034D">
        <w:rPr>
          <w:rFonts w:ascii="Arial" w:hAnsi="Arial" w:cs="Arial"/>
        </w:rPr>
        <w:t>N.º</w:t>
      </w:r>
      <w:r w:rsidR="00315481" w:rsidRPr="0057034D">
        <w:rPr>
          <w:rFonts w:ascii="Arial" w:hAnsi="Arial" w:cs="Arial"/>
        </w:rPr>
        <w:t> </w:t>
      </w:r>
      <w:r w:rsidR="00601CCB" w:rsidRPr="0057034D">
        <w:rPr>
          <w:rFonts w:ascii="Arial" w:hAnsi="Arial" w:cs="Arial"/>
          <w:b/>
          <w:i/>
          <w:color w:val="0000FF"/>
        </w:rPr>
        <w:fldChar w:fldCharType="begin"/>
      </w:r>
      <w:r w:rsidR="00601CCB" w:rsidRPr="0057034D">
        <w:rPr>
          <w:rFonts w:ascii="Arial" w:hAnsi="Arial" w:cs="Arial"/>
          <w:b/>
          <w:i/>
          <w:color w:val="0000FF"/>
        </w:rPr>
        <w:instrText xml:space="preserve"> FILLIN  "Dato </w:instrText>
      </w:r>
      <w:r w:rsidR="004A6199" w:rsidRPr="0057034D">
        <w:rPr>
          <w:rFonts w:ascii="Arial" w:hAnsi="Arial" w:cs="Arial"/>
          <w:b/>
          <w:i/>
          <w:color w:val="0000FF"/>
        </w:rPr>
        <w:instrText>7</w:instrText>
      </w:r>
      <w:r w:rsidR="00601CCB" w:rsidRPr="0057034D">
        <w:rPr>
          <w:rFonts w:ascii="Arial" w:hAnsi="Arial" w:cs="Arial"/>
          <w:b/>
          <w:i/>
          <w:color w:val="0000FF"/>
        </w:rPr>
        <w:instrText xml:space="preserve">/8 : Código </w:instrText>
      </w:r>
      <w:r w:rsidR="00E13175" w:rsidRPr="0057034D">
        <w:rPr>
          <w:rFonts w:ascii="Arial" w:hAnsi="Arial" w:cs="Arial"/>
          <w:b/>
          <w:i/>
          <w:color w:val="0000FF"/>
        </w:rPr>
        <w:instrText xml:space="preserve">de Matrícula </w:instrText>
      </w:r>
      <w:r w:rsidR="00601CCB" w:rsidRPr="0057034D">
        <w:rPr>
          <w:rFonts w:ascii="Arial" w:hAnsi="Arial" w:cs="Arial"/>
          <w:b/>
          <w:i/>
          <w:color w:val="0000FF"/>
        </w:rPr>
        <w:instrText>de la/el candidata(o)</w:instrText>
      </w:r>
      <w:r w:rsidR="005E1B28" w:rsidRPr="0057034D">
        <w:rPr>
          <w:rFonts w:ascii="Arial" w:hAnsi="Arial" w:cs="Arial"/>
          <w:b/>
          <w:i/>
          <w:color w:val="0000FF"/>
        </w:rPr>
        <w:instrText xml:space="preserve"> Repr. </w:instrText>
      </w:r>
      <w:r w:rsidR="009B7251" w:rsidRPr="0057034D">
        <w:rPr>
          <w:rFonts w:ascii="Arial" w:hAnsi="Arial" w:cs="Arial"/>
          <w:b/>
          <w:i/>
          <w:color w:val="0000FF"/>
        </w:rPr>
        <w:instrText>Estudiantil</w:instrText>
      </w:r>
      <w:r w:rsidR="005E1B28" w:rsidRPr="0057034D">
        <w:rPr>
          <w:rFonts w:ascii="Arial" w:hAnsi="Arial" w:cs="Arial"/>
          <w:b/>
          <w:i/>
          <w:color w:val="0000FF"/>
        </w:rPr>
        <w:instrText xml:space="preserve"> </w:instrText>
      </w:r>
      <w:r w:rsidR="00197599" w:rsidRPr="0057034D">
        <w:rPr>
          <w:rFonts w:ascii="Arial" w:hAnsi="Arial" w:cs="Arial"/>
          <w:b/>
          <w:i/>
          <w:color w:val="0000FF"/>
        </w:rPr>
        <w:instrText>C</w:instrText>
      </w:r>
      <w:r w:rsidR="005E1B28" w:rsidRPr="0057034D">
        <w:rPr>
          <w:rFonts w:ascii="Arial" w:hAnsi="Arial" w:cs="Arial"/>
          <w:b/>
          <w:i/>
          <w:color w:val="0000FF"/>
        </w:rPr>
        <w:instrText>.</w:instrText>
      </w:r>
      <w:r w:rsidR="003F3995" w:rsidRPr="0057034D">
        <w:rPr>
          <w:rFonts w:ascii="Arial" w:hAnsi="Arial" w:cs="Arial"/>
          <w:b/>
          <w:i/>
          <w:color w:val="0000FF"/>
        </w:rPr>
        <w:instrText>F</w:instrText>
      </w:r>
      <w:r w:rsidR="005E1B28" w:rsidRPr="0057034D">
        <w:rPr>
          <w:rFonts w:ascii="Arial" w:hAnsi="Arial" w:cs="Arial"/>
          <w:b/>
          <w:i/>
          <w:color w:val="0000FF"/>
        </w:rPr>
        <w:instrText>.</w:instrText>
      </w:r>
      <w:r w:rsidR="00601CCB" w:rsidRPr="0057034D">
        <w:rPr>
          <w:rFonts w:ascii="Arial" w:hAnsi="Arial" w:cs="Arial"/>
          <w:b/>
          <w:i/>
          <w:color w:val="0000FF"/>
        </w:rPr>
        <w:instrText xml:space="preserve">"  \* MERGEFORMAT </w:instrText>
      </w:r>
      <w:r w:rsidR="00351787" w:rsidRPr="0057034D">
        <w:rPr>
          <w:rFonts w:ascii="Arial" w:hAnsi="Arial" w:cs="Arial"/>
          <w:b/>
          <w:i/>
          <w:color w:val="0000FF"/>
        </w:rPr>
        <w:instrText xml:space="preserve">\* UPPER </w:instrText>
      </w:r>
      <w:r w:rsidR="00601CCB" w:rsidRPr="0057034D">
        <w:rPr>
          <w:rFonts w:ascii="Arial" w:hAnsi="Arial" w:cs="Arial"/>
          <w:b/>
          <w:i/>
          <w:color w:val="0000FF"/>
        </w:rPr>
        <w:fldChar w:fldCharType="separate"/>
      </w:r>
      <w:r w:rsidR="00601CCB" w:rsidRPr="0057034D">
        <w:rPr>
          <w:rFonts w:ascii="Arial" w:hAnsi="Arial" w:cs="Arial"/>
          <w:b/>
          <w:i/>
          <w:color w:val="0000FF"/>
        </w:rPr>
        <w:t>C</w:t>
      </w:r>
      <w:r w:rsidR="003D44F2" w:rsidRPr="0057034D">
        <w:rPr>
          <w:rFonts w:ascii="Arial" w:hAnsi="Arial" w:cs="Arial"/>
          <w:b/>
          <w:i/>
          <w:color w:val="0000FF"/>
        </w:rPr>
        <w:t>ódigo</w:t>
      </w:r>
      <w:r w:rsidR="00CB27C5" w:rsidRPr="0057034D">
        <w:rPr>
          <w:rFonts w:ascii="Arial" w:hAnsi="Arial" w:cs="Arial"/>
          <w:b/>
          <w:i/>
          <w:color w:val="0000FF"/>
        </w:rPr>
        <w:t xml:space="preserve"> </w:t>
      </w:r>
      <w:r w:rsidR="00E13175" w:rsidRPr="0057034D">
        <w:rPr>
          <w:rFonts w:ascii="Arial" w:hAnsi="Arial" w:cs="Arial"/>
          <w:b/>
          <w:i/>
          <w:color w:val="0000FF"/>
        </w:rPr>
        <w:t>de Matrícula</w:t>
      </w:r>
      <w:r w:rsidR="00601CCB" w:rsidRPr="0057034D">
        <w:rPr>
          <w:rFonts w:ascii="Arial" w:hAnsi="Arial" w:cs="Arial"/>
          <w:b/>
          <w:i/>
          <w:color w:val="0000FF"/>
        </w:rPr>
        <w:fldChar w:fldCharType="end"/>
      </w:r>
      <w:r w:rsidR="00390801" w:rsidRPr="0057034D">
        <w:rPr>
          <w:rFonts w:ascii="Arial" w:hAnsi="Arial" w:cs="Arial"/>
          <w:color w:val="0000FF"/>
        </w:rPr>
        <w:t>,</w:t>
      </w:r>
      <w:r w:rsidR="00F83C2E" w:rsidRPr="0057034D">
        <w:rPr>
          <w:rFonts w:ascii="Arial" w:hAnsi="Arial" w:cs="Arial"/>
        </w:rPr>
        <w:t xml:space="preserve"> </w:t>
      </w:r>
      <w:r w:rsidR="00CB1F00" w:rsidRPr="0057034D">
        <w:rPr>
          <w:rFonts w:ascii="Arial" w:hAnsi="Arial" w:cs="Arial"/>
        </w:rPr>
        <w:t>estudiante</w:t>
      </w:r>
      <w:r w:rsidR="00450428" w:rsidRPr="0057034D">
        <w:rPr>
          <w:rFonts w:ascii="Arial" w:hAnsi="Arial" w:cs="Arial"/>
        </w:rPr>
        <w:t xml:space="preserve"> de la Facultad de </w:t>
      </w:r>
      <w:bookmarkStart w:id="3" w:name="Facultad"/>
      <w:r w:rsidR="00450428" w:rsidRPr="0057034D">
        <w:rPr>
          <w:rFonts w:ascii="Arial" w:hAnsi="Arial" w:cs="Arial"/>
          <w:b/>
          <w:i/>
          <w:color w:val="0000FF"/>
        </w:rPr>
        <w:fldChar w:fldCharType="begin"/>
      </w:r>
      <w:r w:rsidR="00450428" w:rsidRPr="0057034D">
        <w:rPr>
          <w:rFonts w:ascii="Arial" w:hAnsi="Arial" w:cs="Arial"/>
          <w:b/>
          <w:i/>
          <w:color w:val="0000FF"/>
        </w:rPr>
        <w:instrText xml:space="preserve"> FILLIN  "Dato </w:instrText>
      </w:r>
      <w:r w:rsidR="004A6199" w:rsidRPr="0057034D">
        <w:rPr>
          <w:rFonts w:ascii="Arial" w:hAnsi="Arial" w:cs="Arial"/>
          <w:b/>
          <w:i/>
          <w:color w:val="0000FF"/>
        </w:rPr>
        <w:instrText>8</w:instrText>
      </w:r>
      <w:r w:rsidR="00450428" w:rsidRPr="0057034D">
        <w:rPr>
          <w:rFonts w:ascii="Arial" w:hAnsi="Arial" w:cs="Arial"/>
          <w:b/>
          <w:i/>
          <w:color w:val="0000FF"/>
        </w:rPr>
        <w:instrText xml:space="preserve">/8 : Facultad de la/el candidata(o)"  \* MERGEFORMAT </w:instrText>
      </w:r>
      <w:r w:rsidR="00A4152E" w:rsidRPr="0057034D">
        <w:rPr>
          <w:rFonts w:ascii="Arial" w:hAnsi="Arial" w:cs="Arial"/>
          <w:b/>
          <w:i/>
          <w:color w:val="0000FF"/>
        </w:rPr>
        <w:instrText xml:space="preserve">\* UPPER </w:instrText>
      </w:r>
      <w:r w:rsidR="00450428" w:rsidRPr="0057034D">
        <w:rPr>
          <w:rFonts w:ascii="Arial" w:hAnsi="Arial" w:cs="Arial"/>
          <w:b/>
          <w:i/>
          <w:color w:val="0000FF"/>
        </w:rPr>
        <w:fldChar w:fldCharType="separate"/>
      </w:r>
      <w:r w:rsidR="00450428" w:rsidRPr="0057034D">
        <w:rPr>
          <w:rFonts w:ascii="Arial" w:hAnsi="Arial" w:cs="Arial"/>
          <w:b/>
          <w:i/>
          <w:color w:val="0000FF"/>
        </w:rPr>
        <w:t>Facultad del candidat</w:t>
      </w:r>
      <w:r w:rsidR="003D44F2" w:rsidRPr="0057034D">
        <w:rPr>
          <w:rFonts w:ascii="Arial" w:hAnsi="Arial" w:cs="Arial"/>
          <w:b/>
          <w:i/>
          <w:color w:val="0000FF"/>
        </w:rPr>
        <w:t>o</w:t>
      </w:r>
      <w:r w:rsidR="00450428" w:rsidRPr="0057034D">
        <w:rPr>
          <w:rFonts w:ascii="Arial" w:hAnsi="Arial" w:cs="Arial"/>
          <w:b/>
          <w:i/>
          <w:color w:val="0000FF"/>
        </w:rPr>
        <w:t>(</w:t>
      </w:r>
      <w:r w:rsidR="003D44F2" w:rsidRPr="0057034D">
        <w:rPr>
          <w:rFonts w:ascii="Arial" w:hAnsi="Arial" w:cs="Arial"/>
          <w:b/>
          <w:i/>
          <w:color w:val="0000FF"/>
        </w:rPr>
        <w:t>a</w:t>
      </w:r>
      <w:r w:rsidR="00450428" w:rsidRPr="0057034D">
        <w:rPr>
          <w:rFonts w:ascii="Arial" w:hAnsi="Arial" w:cs="Arial"/>
          <w:b/>
          <w:i/>
          <w:color w:val="0000FF"/>
        </w:rPr>
        <w:t>)</w:t>
      </w:r>
      <w:r w:rsidR="00450428" w:rsidRPr="0057034D">
        <w:rPr>
          <w:rFonts w:ascii="Arial" w:hAnsi="Arial" w:cs="Arial"/>
          <w:b/>
          <w:i/>
          <w:color w:val="0000FF"/>
        </w:rPr>
        <w:fldChar w:fldCharType="end"/>
      </w:r>
      <w:bookmarkEnd w:id="3"/>
      <w:r w:rsidR="00C809BA" w:rsidRPr="0057034D">
        <w:rPr>
          <w:rFonts w:ascii="Arial" w:hAnsi="Arial" w:cs="Arial"/>
        </w:rPr>
        <w:t xml:space="preserve"> </w:t>
      </w:r>
      <w:r w:rsidR="00CB1F00" w:rsidRPr="0057034D">
        <w:rPr>
          <w:rFonts w:ascii="Arial" w:hAnsi="Arial" w:cs="Arial"/>
        </w:rPr>
        <w:t xml:space="preserve">me presento </w:t>
      </w:r>
      <w:r w:rsidR="00F83C2E" w:rsidRPr="0057034D">
        <w:rPr>
          <w:rFonts w:ascii="Arial" w:hAnsi="Arial" w:cs="Arial"/>
        </w:rPr>
        <w:t xml:space="preserve">como </w:t>
      </w:r>
      <w:r w:rsidR="00084357" w:rsidRPr="0057034D">
        <w:rPr>
          <w:rFonts w:ascii="Arial" w:hAnsi="Arial" w:cs="Arial"/>
        </w:rPr>
        <w:fldChar w:fldCharType="begin"/>
      </w:r>
      <w:r w:rsidR="00084357" w:rsidRPr="0057034D">
        <w:rPr>
          <w:rFonts w:ascii="Arial" w:hAnsi="Arial" w:cs="Arial"/>
        </w:rPr>
        <w:instrText xml:space="preserve"> IF Sexo = "F" "candidata" "candidato" \* MERGEFORMAT </w:instrText>
      </w:r>
      <w:r w:rsidR="00084357" w:rsidRPr="0057034D">
        <w:rPr>
          <w:rFonts w:ascii="Arial" w:hAnsi="Arial" w:cs="Arial"/>
        </w:rPr>
        <w:fldChar w:fldCharType="separate"/>
      </w:r>
      <w:r w:rsidR="00084357" w:rsidRPr="0057034D">
        <w:rPr>
          <w:rFonts w:ascii="Arial" w:hAnsi="Arial" w:cs="Arial"/>
          <w:noProof/>
        </w:rPr>
        <w:t>candidato</w:t>
      </w:r>
      <w:r w:rsidR="00084357" w:rsidRPr="0057034D">
        <w:rPr>
          <w:rFonts w:ascii="Arial" w:hAnsi="Arial" w:cs="Arial"/>
        </w:rPr>
        <w:fldChar w:fldCharType="end"/>
      </w:r>
      <w:r w:rsidR="00CB1F00" w:rsidRPr="0057034D">
        <w:rPr>
          <w:rFonts w:ascii="Arial" w:hAnsi="Arial" w:cs="Arial"/>
        </w:rPr>
        <w:t xml:space="preserve"> al cargo de </w:t>
      </w:r>
      <w:r w:rsidR="006330BF" w:rsidRPr="0057034D">
        <w:rPr>
          <w:rFonts w:ascii="Arial" w:hAnsi="Arial" w:cs="Arial"/>
        </w:rPr>
        <w:t xml:space="preserve">representante estudiantil ante el Consejo de Facultad </w:t>
      </w:r>
      <w:r w:rsidR="006330BF" w:rsidRPr="0057034D">
        <w:rPr>
          <w:rFonts w:ascii="Arial" w:hAnsi="Arial" w:cs="Arial"/>
          <w:b/>
          <w:color w:val="0000FF"/>
        </w:rPr>
        <w:t>«</w:t>
      </w:r>
      <w:r w:rsidR="006330BF" w:rsidRPr="0057034D">
        <w:rPr>
          <w:rFonts w:ascii="Arial" w:hAnsi="Arial" w:cs="Arial"/>
          <w:b/>
          <w:i/>
          <w:color w:val="0000FF"/>
        </w:rPr>
        <w:fldChar w:fldCharType="begin"/>
      </w:r>
      <w:r w:rsidR="006330BF" w:rsidRPr="0057034D">
        <w:rPr>
          <w:rFonts w:ascii="Arial" w:hAnsi="Arial" w:cs="Arial"/>
          <w:b/>
          <w:i/>
          <w:color w:val="0000FF"/>
        </w:rPr>
        <w:instrText xml:space="preserve"> REF  Lista  \* MERGEFORMAT </w:instrText>
      </w:r>
      <w:r w:rsidR="006330BF" w:rsidRPr="0057034D">
        <w:rPr>
          <w:rFonts w:ascii="Arial" w:hAnsi="Arial" w:cs="Arial"/>
          <w:b/>
          <w:i/>
          <w:color w:val="0000FF"/>
        </w:rPr>
        <w:fldChar w:fldCharType="separate"/>
      </w:r>
      <w:r w:rsidR="006330BF" w:rsidRPr="0057034D">
        <w:rPr>
          <w:rFonts w:ascii="Arial" w:hAnsi="Arial" w:cs="Arial"/>
          <w:b/>
          <w:i/>
          <w:color w:val="0000FF"/>
        </w:rPr>
        <w:t>Nombre de Facultad</w:t>
      </w:r>
      <w:r w:rsidR="006330BF" w:rsidRPr="0057034D">
        <w:rPr>
          <w:rFonts w:ascii="Arial" w:hAnsi="Arial" w:cs="Arial"/>
          <w:b/>
          <w:i/>
          <w:color w:val="0000FF"/>
        </w:rPr>
        <w:fldChar w:fldCharType="end"/>
      </w:r>
      <w:r w:rsidR="006330BF" w:rsidRPr="0057034D">
        <w:rPr>
          <w:rFonts w:ascii="Arial" w:hAnsi="Arial" w:cs="Arial"/>
          <w:b/>
          <w:color w:val="0000FF"/>
        </w:rPr>
        <w:t>»</w:t>
      </w:r>
      <w:r w:rsidR="006330BF" w:rsidRPr="0057034D">
        <w:rPr>
          <w:rFonts w:ascii="Arial" w:hAnsi="Arial" w:cs="Arial"/>
        </w:rPr>
        <w:t xml:space="preserve">, </w:t>
      </w:r>
      <w:r w:rsidR="00E72CAC" w:rsidRPr="0057034D">
        <w:rPr>
          <w:rFonts w:ascii="Arial" w:hAnsi="Arial" w:cs="Arial"/>
          <w:b/>
        </w:rPr>
        <w:t>de la Universidad Nacional Mayor de San Marcos</w:t>
      </w:r>
      <w:r w:rsidR="00E72CAC" w:rsidRPr="0057034D">
        <w:rPr>
          <w:rFonts w:ascii="Arial" w:hAnsi="Arial" w:cs="Arial"/>
        </w:rPr>
        <w:t>, en</w:t>
      </w:r>
      <w:r w:rsidR="00F56D63" w:rsidRPr="0057034D">
        <w:rPr>
          <w:rFonts w:ascii="Arial" w:hAnsi="Arial" w:cs="Arial"/>
        </w:rPr>
        <w:t xml:space="preserve"> la lista</w:t>
      </w:r>
      <w:r w:rsidR="0039227C" w:rsidRPr="0057034D">
        <w:rPr>
          <w:rFonts w:ascii="Arial" w:hAnsi="Arial" w:cs="Arial"/>
        </w:rPr>
        <w:t xml:space="preserve"> </w:t>
      </w:r>
      <w:r w:rsidRPr="0057034D">
        <w:rPr>
          <w:rFonts w:ascii="Arial" w:hAnsi="Arial" w:cs="Arial"/>
          <w:b/>
          <w:color w:val="0000FF"/>
        </w:rPr>
        <w:t>«</w:t>
      </w:r>
      <w:r w:rsidR="0039227C" w:rsidRPr="0057034D">
        <w:rPr>
          <w:rFonts w:ascii="Arial" w:hAnsi="Arial" w:cs="Arial"/>
          <w:b/>
          <w:i/>
          <w:color w:val="0000FF"/>
        </w:rPr>
        <w:fldChar w:fldCharType="begin"/>
      </w:r>
      <w:r w:rsidR="0039227C" w:rsidRPr="0057034D">
        <w:rPr>
          <w:rFonts w:ascii="Arial" w:hAnsi="Arial" w:cs="Arial"/>
          <w:b/>
          <w:i/>
          <w:color w:val="0000FF"/>
        </w:rPr>
        <w:instrText xml:space="preserve"> REF  Lista  \* MERGEFORMAT </w:instrText>
      </w:r>
      <w:r w:rsidR="0039227C" w:rsidRPr="0057034D">
        <w:rPr>
          <w:rFonts w:ascii="Arial" w:hAnsi="Arial" w:cs="Arial"/>
          <w:b/>
          <w:i/>
          <w:color w:val="0000FF"/>
        </w:rPr>
        <w:fldChar w:fldCharType="separate"/>
      </w:r>
      <w:r w:rsidR="0039227C" w:rsidRPr="0057034D">
        <w:rPr>
          <w:rFonts w:ascii="Arial" w:hAnsi="Arial" w:cs="Arial"/>
          <w:b/>
          <w:i/>
          <w:color w:val="0000FF"/>
        </w:rPr>
        <w:t>Nombre de Lista</w:t>
      </w:r>
      <w:r w:rsidR="0039227C" w:rsidRPr="0057034D">
        <w:rPr>
          <w:rFonts w:ascii="Arial" w:hAnsi="Arial" w:cs="Arial"/>
          <w:b/>
          <w:i/>
          <w:color w:val="0000FF"/>
        </w:rPr>
        <w:fldChar w:fldCharType="end"/>
      </w:r>
      <w:r w:rsidRPr="0057034D">
        <w:rPr>
          <w:rFonts w:ascii="Arial" w:hAnsi="Arial" w:cs="Arial"/>
          <w:b/>
          <w:color w:val="0000FF"/>
        </w:rPr>
        <w:t>»</w:t>
      </w:r>
      <w:r w:rsidR="003D44F2" w:rsidRPr="0057034D">
        <w:rPr>
          <w:rFonts w:ascii="Arial" w:hAnsi="Arial" w:cs="Arial"/>
        </w:rPr>
        <w:t xml:space="preserve">, </w:t>
      </w:r>
      <w:r w:rsidR="00E72CAC" w:rsidRPr="0057034D">
        <w:rPr>
          <w:rFonts w:ascii="Arial" w:hAnsi="Arial" w:cs="Arial"/>
        </w:rPr>
        <w:t xml:space="preserve">cumpliendo con los requisitos, </w:t>
      </w:r>
      <w:r w:rsidR="001B2223" w:rsidRPr="0057034D">
        <w:rPr>
          <w:rFonts w:ascii="Arial" w:hAnsi="Arial" w:cs="Arial"/>
        </w:rPr>
        <w:t xml:space="preserve">declaro </w:t>
      </w:r>
      <w:r w:rsidR="006D6779" w:rsidRPr="0057034D">
        <w:rPr>
          <w:rFonts w:ascii="Arial" w:hAnsi="Arial" w:cs="Arial"/>
          <w:b/>
        </w:rPr>
        <w:t>BAJO JURAMENTO:</w:t>
      </w:r>
    </w:p>
    <w:p w14:paraId="55610C48" w14:textId="77777777" w:rsidR="00F81254" w:rsidRDefault="00F81254" w:rsidP="00614BC6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haber sido condenado por delito doloso con sentencia de autoridad de cosa juzgada</w:t>
      </w:r>
      <w:r>
        <w:rPr>
          <w:rFonts w:ascii="Arial" w:hAnsi="Arial" w:cs="Arial"/>
          <w:sz w:val="20"/>
        </w:rPr>
        <w:t>.</w:t>
      </w:r>
    </w:p>
    <w:p w14:paraId="327C7206" w14:textId="4918DB3C" w:rsidR="00F81254" w:rsidRDefault="00F81254" w:rsidP="00614BC6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Haber cursado el periodo lectivo inmediato anterior a su postulación en la misma universidad</w:t>
      </w:r>
      <w:r>
        <w:rPr>
          <w:rFonts w:ascii="Arial" w:hAnsi="Arial" w:cs="Arial"/>
          <w:sz w:val="20"/>
        </w:rPr>
        <w:t>.</w:t>
      </w:r>
    </w:p>
    <w:p w14:paraId="69125474" w14:textId="162CFD9B" w:rsidR="00F81254" w:rsidRDefault="00F81254" w:rsidP="00614BC6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Pertenecer al tercio superior</w:t>
      </w:r>
      <w:r>
        <w:rPr>
          <w:rFonts w:ascii="Arial" w:hAnsi="Arial" w:cs="Arial"/>
          <w:sz w:val="20"/>
        </w:rPr>
        <w:t>.</w:t>
      </w:r>
    </w:p>
    <w:p w14:paraId="30BDE077" w14:textId="25D26FEF" w:rsidR="00F81254" w:rsidRDefault="00F81254" w:rsidP="00614BC6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estar consignado en el registro nacional de sanciones de destitución y despido</w:t>
      </w:r>
      <w:r>
        <w:rPr>
          <w:rFonts w:ascii="Arial" w:hAnsi="Arial" w:cs="Arial"/>
          <w:sz w:val="20"/>
        </w:rPr>
        <w:t>.</w:t>
      </w:r>
    </w:p>
    <w:p w14:paraId="13871C95" w14:textId="3ED3536A" w:rsidR="00F81254" w:rsidRDefault="00F81254" w:rsidP="00614BC6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estar consignado en el registro de deudores alimentarios morosos, ni</w:t>
      </w:r>
      <w:r>
        <w:rPr>
          <w:rFonts w:ascii="Arial" w:hAnsi="Arial" w:cs="Arial"/>
          <w:sz w:val="20"/>
        </w:rPr>
        <w:t xml:space="preserve"> </w:t>
      </w:r>
      <w:r w:rsidRPr="00F81254">
        <w:rPr>
          <w:rFonts w:ascii="Arial" w:hAnsi="Arial" w:cs="Arial"/>
          <w:sz w:val="20"/>
        </w:rPr>
        <w:t>tener pendiente de pago una reparación civil impuesta por una condena</w:t>
      </w:r>
      <w:r>
        <w:rPr>
          <w:rFonts w:ascii="Arial" w:hAnsi="Arial" w:cs="Arial"/>
          <w:sz w:val="20"/>
        </w:rPr>
        <w:t xml:space="preserve"> </w:t>
      </w:r>
      <w:r w:rsidRPr="00F81254">
        <w:rPr>
          <w:rFonts w:ascii="Arial" w:hAnsi="Arial" w:cs="Arial"/>
          <w:sz w:val="20"/>
        </w:rPr>
        <w:t>ya cumplida</w:t>
      </w:r>
      <w:r>
        <w:rPr>
          <w:rFonts w:ascii="Arial" w:hAnsi="Arial" w:cs="Arial"/>
          <w:sz w:val="20"/>
        </w:rPr>
        <w:t>.</w:t>
      </w:r>
    </w:p>
    <w:p w14:paraId="6E7C3247" w14:textId="3F144786" w:rsidR="001B6F4E" w:rsidRPr="0057034D" w:rsidRDefault="00A127B1" w:rsidP="0057034D">
      <w:pPr>
        <w:spacing w:line="360" w:lineRule="auto"/>
        <w:jc w:val="both"/>
        <w:rPr>
          <w:rFonts w:ascii="Arial" w:hAnsi="Arial" w:cs="Arial"/>
        </w:rPr>
      </w:pPr>
      <w:r w:rsidRPr="0057034D">
        <w:rPr>
          <w:rFonts w:ascii="Arial" w:hAnsi="Arial" w:cs="Arial"/>
        </w:rPr>
        <w:t>Asimismo, d</w:t>
      </w:r>
      <w:r w:rsidR="001B6F4E" w:rsidRPr="0057034D">
        <w:rPr>
          <w:rFonts w:ascii="Arial" w:hAnsi="Arial" w:cs="Arial"/>
        </w:rPr>
        <w:t>eclaro conocer las consecuencias administrativas, civiles y penales por la falsedad de la información proporcionada, previstas en la Ley N° 27444, en el Código Civil y el Código Penal vigentes.</w:t>
      </w:r>
    </w:p>
    <w:p w14:paraId="2DA1D258" w14:textId="3D677895" w:rsidR="001B2223" w:rsidRPr="001B6F4E" w:rsidRDefault="0057034D" w:rsidP="001B6F4E">
      <w:pPr>
        <w:jc w:val="both"/>
        <w:rPr>
          <w:rFonts w:ascii="Utsaah" w:hAnsi="Utsaah" w:cs="Utsaah"/>
          <w:sz w:val="28"/>
        </w:rPr>
      </w:pPr>
      <w:r>
        <w:rPr>
          <w:rFonts w:ascii="Utsaah" w:hAnsi="Utsaah" w:cs="Utsaah"/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0D06B6E" wp14:editId="025AB679">
                <wp:simplePos x="0" y="0"/>
                <wp:positionH relativeFrom="column">
                  <wp:posOffset>4058603</wp:posOffset>
                </wp:positionH>
                <wp:positionV relativeFrom="paragraph">
                  <wp:posOffset>164465</wp:posOffset>
                </wp:positionV>
                <wp:extent cx="1076325" cy="1617345"/>
                <wp:effectExtent l="0" t="0" r="9525" b="1905"/>
                <wp:wrapTight wrapText="bothSides">
                  <wp:wrapPolygon edited="0">
                    <wp:start x="1529" y="0"/>
                    <wp:lineTo x="1147" y="509"/>
                    <wp:lineTo x="0" y="21371"/>
                    <wp:lineTo x="21409" y="21371"/>
                    <wp:lineTo x="21409" y="13230"/>
                    <wp:lineTo x="19880" y="509"/>
                    <wp:lineTo x="19497" y="0"/>
                    <wp:lineTo x="1529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6325" cy="1617345"/>
                          <a:chOff x="-47625" y="0"/>
                          <a:chExt cx="1076325" cy="1617784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-47625" y="952499"/>
                            <a:ext cx="1076325" cy="665285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BA1C0C" w14:textId="7B2DAD3B" w:rsidR="00F649F3" w:rsidRPr="00E60002" w:rsidRDefault="007E634D" w:rsidP="00F649F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HUELLA</w:t>
                              </w:r>
                              <w:r w:rsidR="00F649F3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 DACTILAR</w:t>
                              </w:r>
                              <w:r w:rsidR="00F649F3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br/>
                                <w:t xml:space="preserve">( Índice </w:t>
                              </w:r>
                              <w:r w:rsidR="00614BC6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D06B6E" id="Grupo 1" o:spid="_x0000_s1028" style="position:absolute;left:0;text-align:left;margin-left:319.6pt;margin-top:12.95pt;width:84.75pt;height:127.35pt;z-index:251668480;mso-width-relative:margin;mso-height-relative:margin" coordorigin="-476" coordsize="10763,16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">
                <v:roundrect id="Rectángulo redondeado 16" o:spid="_x0000_s1029" style="position:absolute;left:-476;top:9524;width:10763;height:66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09BA1C0C" w14:textId="7B2DAD3B" w:rsidR="00F649F3" w:rsidRPr="00E60002" w:rsidRDefault="007E634D" w:rsidP="00F649F3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HUELLA</w:t>
                        </w:r>
                        <w:r w:rsidR="00F649F3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 DACTILAR</w:t>
                        </w:r>
                        <w:r w:rsidR="00F649F3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br/>
                          <w:t xml:space="preserve">( Índice </w:t>
                        </w:r>
                        <w:r w:rsidR="00614BC6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Derecho)</w:t>
                        </w:r>
                      </w:p>
                    </w:txbxContent>
                  </v:textbox>
                </v:roundrect>
                <v:roundrect id="Rectángulo redondeado 18" o:spid="_x0000_s1030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Pr="0057034D">
        <w:rPr>
          <w:rFonts w:ascii="Arial" w:hAnsi="Arial" w:cs="Arial"/>
        </w:rPr>
        <w:t>Atentamente</w:t>
      </w:r>
      <w:r>
        <w:rPr>
          <w:rFonts w:ascii="Utsaah" w:hAnsi="Utsaah" w:cs="Utsaah"/>
          <w:sz w:val="28"/>
        </w:rPr>
        <w:t>,</w:t>
      </w:r>
    </w:p>
    <w:p w14:paraId="472C6A9E" w14:textId="066A7718" w:rsidR="00F649F3" w:rsidRDefault="00CA3E8D" w:rsidP="00794A29">
      <w:pPr>
        <w:tabs>
          <w:tab w:val="left" w:pos="708"/>
          <w:tab w:val="left" w:pos="1416"/>
          <w:tab w:val="left" w:pos="7296"/>
        </w:tabs>
        <w:rPr>
          <w:rFonts w:ascii="Utsaah" w:hAnsi="Utsaah" w:cs="Utsaah"/>
          <w:sz w:val="28"/>
        </w:rPr>
      </w:pPr>
      <w:r w:rsidRPr="005C7F9A">
        <w:rPr>
          <w:rFonts w:ascii="Utsaah" w:hAnsi="Utsaah" w:cs="Utsaah"/>
          <w:color w:val="000000" w:themeColor="text1"/>
        </w:rPr>
        <w:tab/>
      </w:r>
    </w:p>
    <w:p w14:paraId="0E030F3C" w14:textId="459A50E5" w:rsidR="00F649F3" w:rsidRDefault="00F649F3" w:rsidP="00794A29">
      <w:pPr>
        <w:tabs>
          <w:tab w:val="left" w:pos="708"/>
          <w:tab w:val="left" w:pos="1416"/>
          <w:tab w:val="left" w:pos="7296"/>
        </w:tabs>
        <w:rPr>
          <w:rFonts w:ascii="Utsaah" w:hAnsi="Utsaah" w:cs="Utsaah"/>
          <w:sz w:val="28"/>
        </w:rPr>
      </w:pPr>
    </w:p>
    <w:p w14:paraId="266C307D" w14:textId="4C1E2FCA" w:rsidR="009312B0" w:rsidRDefault="0057034D" w:rsidP="002364C0">
      <w:pPr>
        <w:rPr>
          <w:rFonts w:ascii="Utsaah" w:hAnsi="Utsaah" w:cs="Utsaah"/>
        </w:rPr>
      </w:pPr>
      <w:r w:rsidRPr="00F649F3">
        <w:rPr>
          <w:rFonts w:ascii="Utsaah" w:hAnsi="Utsaah" w:cs="Utsaah"/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74DEB90" wp14:editId="318486E2">
                <wp:simplePos x="0" y="0"/>
                <wp:positionH relativeFrom="column">
                  <wp:posOffset>308610</wp:posOffset>
                </wp:positionH>
                <wp:positionV relativeFrom="paragraph">
                  <wp:posOffset>132715</wp:posOffset>
                </wp:positionV>
                <wp:extent cx="3105150" cy="803275"/>
                <wp:effectExtent l="0" t="0" r="0" b="0"/>
                <wp:wrapThrough wrapText="bothSides">
                  <wp:wrapPolygon edited="0">
                    <wp:start x="1060" y="0"/>
                    <wp:lineTo x="133" y="3074"/>
                    <wp:lineTo x="0" y="21002"/>
                    <wp:lineTo x="21467" y="21002"/>
                    <wp:lineTo x="21335" y="3074"/>
                    <wp:lineTo x="21070" y="0"/>
                    <wp:lineTo x="1060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5150" cy="803275"/>
                          <a:chOff x="-281919" y="138446"/>
                          <a:chExt cx="2247900" cy="804615"/>
                        </a:xfrm>
                      </wpg:grpSpPr>
                      <wps:wsp>
                        <wps:cNvPr id="7" name="Rectángulo redondeado 12"/>
                        <wps:cNvSpPr/>
                        <wps:spPr>
                          <a:xfrm>
                            <a:off x="-281919" y="208999"/>
                            <a:ext cx="2247900" cy="734062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ABCEBA6" w14:textId="77777777" w:rsidR="006D6E04" w:rsidRPr="00234687" w:rsidRDefault="00F649F3" w:rsidP="006D6E04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i/>
                                  <w:color w:val="000000" w:themeColor="text1"/>
                                </w:rPr>
                              </w:pPr>
                              <w:r w:rsidRPr="00EE330C">
                                <w:rPr>
                                  <w:rFonts w:ascii="Utsaah" w:hAnsi="Utsaah" w:cs="Utsaah"/>
                                  <w:b/>
                                  <w:color w:val="0000FF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bookmarkStart w:id="4" w:name="_Hlk106095788"/>
                              <w:bookmarkStart w:id="5" w:name="_Hlk106095789"/>
                              <w:r w:rsidR="006D6E04">
                                <w:rPr>
                                  <w:rFonts w:ascii="Utsaah" w:hAnsi="Utsaah" w:cs="Utsaah"/>
                                  <w:noProof/>
                                  <w:color w:val="000000" w:themeColor="text1"/>
                                </w:rPr>
                                <w:t>Candidato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noProof/>
                                  <w:color w:val="000000" w:themeColor="text1"/>
                                </w:rPr>
                                <w:t>(</w:t>
                              </w:r>
                              <w:r w:rsidR="006D6E04">
                                <w:rPr>
                                  <w:rFonts w:ascii="Utsaah" w:hAnsi="Utsaah" w:cs="Utsaah"/>
                                  <w:noProof/>
                                  <w:color w:val="000000" w:themeColor="text1"/>
                                </w:rPr>
                                <w:t>a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):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</w:rPr>
                                <w:t xml:space="preserve"> 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  <w:t>Nombres y Apellidos del</w:t>
                              </w:r>
                              <w:r w:rsidR="006D6E04"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  <w:t xml:space="preserve"> candidato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  <w:t>(</w:t>
                              </w:r>
                              <w:r w:rsidR="006D6E04"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  <w:t>a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  <w:t>)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  <w:br/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D</w:t>
                              </w:r>
                              <w:r w:rsidR="006D6E04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 xml:space="preserve">oc. Identidad y 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N</w:t>
                              </w:r>
                              <w:r w:rsidR="006D6E04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 xml:space="preserve">úmero: 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color w:val="0000FF"/>
                                </w:rPr>
                                <w:t>Del</w:t>
                              </w:r>
                              <w:r w:rsidR="006D6E04">
                                <w:rPr>
                                  <w:rFonts w:ascii="Utsaah" w:hAnsi="Utsaah" w:cs="Utsaah"/>
                                  <w:color w:val="0000FF"/>
                                </w:rPr>
                                <w:t xml:space="preserve"> candidato (a)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t xml:space="preserve"> </w:t>
                              </w:r>
                              <w:bookmarkEnd w:id="4"/>
                              <w:bookmarkEnd w:id="5"/>
                            </w:p>
                            <w:p w14:paraId="01FD7A9A" w14:textId="2CA906A3" w:rsidR="00F649F3" w:rsidRPr="00EC7A5C" w:rsidRDefault="00F649F3" w:rsidP="00F649F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Conector recto 13"/>
                        <wps:cNvCnPr/>
                        <wps:spPr>
                          <a:xfrm>
                            <a:off x="-142874" y="138446"/>
                            <a:ext cx="201930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4DEB90" id="10 Grupo" o:spid="_x0000_s1031" style="position:absolute;margin-left:24.3pt;margin-top:10.45pt;width:244.5pt;height:63.25pt;z-index:251665408;mso-width-relative:margin;mso-height-relative:margin" coordorigin="-2819,1384" coordsize="22479,8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">
                <v:roundrect id="Rectángulo redondeado 12" o:spid="_x0000_s1032" style="position:absolute;left:-2819;top:2089;width:22478;height:734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" filled="f" stroked="f" strokeweight="1pt">
                  <v:stroke joinstyle="miter"/>
                  <v:textbox inset="0,0,0,0">
                    <w:txbxContent>
                      <w:p w14:paraId="2ABCEBA6" w14:textId="77777777" w:rsidR="006D6E04" w:rsidRPr="00234687" w:rsidRDefault="00F649F3" w:rsidP="006D6E04">
                        <w:pPr>
                          <w:jc w:val="center"/>
                          <w:rPr>
                            <w:rFonts w:ascii="Utsaah" w:hAnsi="Utsaah" w:cs="Utsaah"/>
                            <w:b/>
                            <w:i/>
                            <w:color w:val="000000" w:themeColor="text1"/>
                          </w:rPr>
                        </w:pPr>
                        <w:r w:rsidRPr="00EE330C">
                          <w:rPr>
                            <w:rFonts w:ascii="Utsaah" w:hAnsi="Utsaah" w:cs="Utsaah"/>
                            <w:b/>
                            <w:color w:val="0000FF"/>
                            <w:sz w:val="20"/>
                            <w:szCs w:val="20"/>
                          </w:rPr>
                          <w:t xml:space="preserve"> </w:t>
                        </w:r>
                        <w:bookmarkStart w:id="7" w:name="_Hlk106095788"/>
                        <w:bookmarkStart w:id="8" w:name="_Hlk106095789"/>
                        <w:r w:rsidR="006D6E04">
                          <w:rPr>
                            <w:rFonts w:ascii="Utsaah" w:hAnsi="Utsaah" w:cs="Utsaah"/>
                            <w:noProof/>
                            <w:color w:val="000000" w:themeColor="text1"/>
                          </w:rPr>
                          <w:t>Candidato</w:t>
                        </w:r>
                        <w:r w:rsidR="006D6E04" w:rsidRPr="00234687">
                          <w:rPr>
                            <w:rFonts w:ascii="Utsaah" w:hAnsi="Utsaah" w:cs="Utsaah"/>
                            <w:noProof/>
                            <w:color w:val="000000" w:themeColor="text1"/>
                          </w:rPr>
                          <w:t>(</w:t>
                        </w:r>
                        <w:r w:rsidR="006D6E04">
                          <w:rPr>
                            <w:rFonts w:ascii="Utsaah" w:hAnsi="Utsaah" w:cs="Utsaah"/>
                            <w:noProof/>
                            <w:color w:val="000000" w:themeColor="text1"/>
                          </w:rPr>
                          <w:t>a</w:t>
                        </w:r>
                        <w:r w:rsidR="006D6E04" w:rsidRPr="00234687">
                          <w:rPr>
                            <w:rFonts w:ascii="Utsaah" w:hAnsi="Utsaah" w:cs="Utsaah"/>
                            <w:color w:val="000000" w:themeColor="text1"/>
                          </w:rPr>
                          <w:t>):</w:t>
                        </w:r>
                        <w:r w:rsidR="006D6E04" w:rsidRPr="00234687">
                          <w:rPr>
                            <w:rFonts w:ascii="Utsaah" w:hAnsi="Utsaah" w:cs="Utsaah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6D6E04" w:rsidRPr="00234687"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  <w:t>Nombres y Apellidos del</w:t>
                        </w:r>
                        <w:r w:rsidR="006D6E04"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  <w:t xml:space="preserve"> candidato</w:t>
                        </w:r>
                        <w:r w:rsidR="006D6E04" w:rsidRPr="00234687"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  <w:t>(</w:t>
                        </w:r>
                        <w:r w:rsidR="006D6E04"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  <w:t>a</w:t>
                        </w:r>
                        <w:r w:rsidR="006D6E04" w:rsidRPr="00234687"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  <w:t>)</w:t>
                        </w:r>
                        <w:r w:rsidR="006D6E04" w:rsidRPr="00234687"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  <w:br/>
                        </w:r>
                        <w:r w:rsidR="006D6E04" w:rsidRPr="00234687">
                          <w:rPr>
                            <w:rFonts w:ascii="Utsaah" w:hAnsi="Utsaah" w:cs="Utsaah"/>
                            <w:color w:val="000000" w:themeColor="text1"/>
                          </w:rPr>
                          <w:t>D</w:t>
                        </w:r>
                        <w:r w:rsidR="006D6E04">
                          <w:rPr>
                            <w:rFonts w:ascii="Utsaah" w:hAnsi="Utsaah" w:cs="Utsaah"/>
                            <w:color w:val="000000" w:themeColor="text1"/>
                          </w:rPr>
                          <w:t xml:space="preserve">oc. Identidad y </w:t>
                        </w:r>
                        <w:r w:rsidR="006D6E04" w:rsidRPr="00234687">
                          <w:rPr>
                            <w:rFonts w:ascii="Utsaah" w:hAnsi="Utsaah" w:cs="Utsaah"/>
                            <w:color w:val="000000" w:themeColor="text1"/>
                          </w:rPr>
                          <w:t>N</w:t>
                        </w:r>
                        <w:r w:rsidR="006D6E04">
                          <w:rPr>
                            <w:rFonts w:ascii="Utsaah" w:hAnsi="Utsaah" w:cs="Utsaah"/>
                            <w:color w:val="000000" w:themeColor="text1"/>
                          </w:rPr>
                          <w:t xml:space="preserve">úmero: </w:t>
                        </w:r>
                        <w:r w:rsidR="006D6E04" w:rsidRPr="00234687">
                          <w:rPr>
                            <w:rFonts w:ascii="Utsaah" w:hAnsi="Utsaah" w:cs="Utsaah"/>
                            <w:color w:val="0000FF"/>
                          </w:rPr>
                          <w:t>Del</w:t>
                        </w:r>
                        <w:r w:rsidR="006D6E04">
                          <w:rPr>
                            <w:rFonts w:ascii="Utsaah" w:hAnsi="Utsaah" w:cs="Utsaah"/>
                            <w:color w:val="0000FF"/>
                          </w:rPr>
                          <w:t xml:space="preserve"> candidato (a)</w:t>
                        </w:r>
                        <w:r w:rsidR="006D6E04" w:rsidRPr="00234687">
                          <w:rPr>
                            <w:rFonts w:ascii="Utsaah" w:hAnsi="Utsaah" w:cs="Utsaah"/>
                            <w:b/>
                            <w:color w:val="0000FF"/>
                          </w:rPr>
                          <w:t xml:space="preserve"> </w:t>
                        </w:r>
                        <w:bookmarkEnd w:id="7"/>
                        <w:bookmarkEnd w:id="8"/>
                      </w:p>
                      <w:p w14:paraId="01FD7A9A" w14:textId="2CA906A3" w:rsidR="00F649F3" w:rsidRPr="00EC7A5C" w:rsidRDefault="00F649F3" w:rsidP="00F649F3">
                        <w:pPr>
                          <w:jc w:val="center"/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</w:pPr>
                      </w:p>
                    </w:txbxContent>
                  </v:textbox>
                </v:roundrect>
                <v:line id="Conector recto 13" o:spid="_x0000_s1033" style="position:absolute;visibility:visible;mso-wrap-style:square" from="-1428,1384" to="18764,1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p w14:paraId="1F8CEE06" w14:textId="39F15AA4" w:rsidR="00A5028E" w:rsidRDefault="00A5028E" w:rsidP="002364C0">
      <w:pPr>
        <w:rPr>
          <w:rFonts w:ascii="Utsaah" w:hAnsi="Utsaah" w:cs="Utsaah"/>
        </w:rPr>
      </w:pPr>
    </w:p>
    <w:p w14:paraId="7B2F1260" w14:textId="57E0F40B" w:rsidR="007C47CD" w:rsidRDefault="007C47CD" w:rsidP="002364C0">
      <w:pPr>
        <w:rPr>
          <w:rFonts w:ascii="Utsaah" w:hAnsi="Utsaah" w:cs="Utsaah"/>
        </w:rPr>
      </w:pPr>
    </w:p>
    <w:sectPr w:rsidR="007C47CD" w:rsidSect="00471EC6">
      <w:footerReference w:type="default" r:id="rId10"/>
      <w:pgSz w:w="11906" w:h="16838"/>
      <w:pgMar w:top="567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3BE19" w14:textId="77777777" w:rsidR="00AA55FD" w:rsidRDefault="00AA55FD" w:rsidP="005D3A40">
      <w:pPr>
        <w:spacing w:after="0" w:line="240" w:lineRule="auto"/>
      </w:pPr>
      <w:r>
        <w:separator/>
      </w:r>
    </w:p>
  </w:endnote>
  <w:endnote w:type="continuationSeparator" w:id="0">
    <w:p w14:paraId="61312DB8" w14:textId="77777777" w:rsidR="00AA55FD" w:rsidRDefault="00AA55FD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"/>
      <w:gridCol w:w="2375"/>
      <w:gridCol w:w="2829"/>
      <w:gridCol w:w="2841"/>
    </w:tblGrid>
    <w:tr w:rsidR="009C3675" w14:paraId="5C8CD9D2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3A355DE6" w14:textId="579E43B2" w:rsidR="009C3675" w:rsidRDefault="009C3675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2C600976" w14:textId="77777777" w:rsidR="009C3675" w:rsidRPr="00CB27C5" w:rsidRDefault="009C3675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7B57C396" w14:textId="77777777" w:rsidR="009C3675" w:rsidRPr="00CB27C5" w:rsidRDefault="009C3675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70F75BE2" w14:textId="71ECE508" w:rsidR="009C3675" w:rsidRPr="009C3675" w:rsidRDefault="009C3675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PAGE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5A0EE2">
            <w:rPr>
              <w:rFonts w:ascii="Arial" w:hAnsi="Arial" w:cs="Arial"/>
              <w:noProof/>
              <w:color w:val="808080" w:themeColor="background1" w:themeShade="80"/>
              <w:sz w:val="16"/>
            </w:rPr>
            <w:t>1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NUMPAGES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5A0EE2">
            <w:rPr>
              <w:rFonts w:ascii="Arial" w:hAnsi="Arial" w:cs="Arial"/>
              <w:noProof/>
              <w:color w:val="808080" w:themeColor="background1" w:themeShade="80"/>
              <w:sz w:val="16"/>
            </w:rPr>
            <w:t>1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="00F9560D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228D3CB6" w14:textId="6D97E871" w:rsidR="00882E34" w:rsidRPr="00603D3E" w:rsidRDefault="005A0EE2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B8E01A4" wp14:editId="1DB82BE9">
              <wp:simplePos x="0" y="0"/>
              <wp:positionH relativeFrom="margin">
                <wp:align>center</wp:align>
              </wp:positionH>
              <wp:positionV relativeFrom="paragraph">
                <wp:posOffset>-161534</wp:posOffset>
              </wp:positionV>
              <wp:extent cx="5759450" cy="0"/>
              <wp:effectExtent l="0" t="0" r="3175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1B56D1" id="Conector recto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-12.7pt" to="453.5pt,-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" strokecolor="#7f7f7f [1612]" strokeweight=".5pt">
              <v:stroke joinstyle="miter"/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08617" w14:textId="77777777" w:rsidR="00AA55FD" w:rsidRDefault="00AA55FD" w:rsidP="005D3A40">
      <w:pPr>
        <w:spacing w:after="0" w:line="240" w:lineRule="auto"/>
      </w:pPr>
      <w:r>
        <w:separator/>
      </w:r>
    </w:p>
  </w:footnote>
  <w:footnote w:type="continuationSeparator" w:id="0">
    <w:p w14:paraId="2EF393B3" w14:textId="77777777" w:rsidR="00AA55FD" w:rsidRDefault="00AA55FD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94CC9"/>
    <w:multiLevelType w:val="hybridMultilevel"/>
    <w:tmpl w:val="A43C4000"/>
    <w:lvl w:ilvl="0" w:tplc="2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387F2B9A"/>
    <w:multiLevelType w:val="hybridMultilevel"/>
    <w:tmpl w:val="38207E14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176273">
    <w:abstractNumId w:val="1"/>
  </w:num>
  <w:num w:numId="2" w16cid:durableId="746540459">
    <w:abstractNumId w:val="3"/>
  </w:num>
  <w:num w:numId="3" w16cid:durableId="18341013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6344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17027"/>
    <w:rsid w:val="000235C3"/>
    <w:rsid w:val="0002437B"/>
    <w:rsid w:val="000304EF"/>
    <w:rsid w:val="000324CC"/>
    <w:rsid w:val="00034926"/>
    <w:rsid w:val="000567E2"/>
    <w:rsid w:val="00067AD1"/>
    <w:rsid w:val="00080127"/>
    <w:rsid w:val="00084357"/>
    <w:rsid w:val="00086BE1"/>
    <w:rsid w:val="0009003F"/>
    <w:rsid w:val="0009112B"/>
    <w:rsid w:val="0009265F"/>
    <w:rsid w:val="000B07AD"/>
    <w:rsid w:val="000B2AB2"/>
    <w:rsid w:val="000C5A09"/>
    <w:rsid w:val="000E540F"/>
    <w:rsid w:val="00140FA2"/>
    <w:rsid w:val="00153FC0"/>
    <w:rsid w:val="00197599"/>
    <w:rsid w:val="001A2629"/>
    <w:rsid w:val="001B2223"/>
    <w:rsid w:val="001B607D"/>
    <w:rsid w:val="001B6F4E"/>
    <w:rsid w:val="001C4A1B"/>
    <w:rsid w:val="001C753C"/>
    <w:rsid w:val="001D284F"/>
    <w:rsid w:val="001D7566"/>
    <w:rsid w:val="001F09BB"/>
    <w:rsid w:val="00201B58"/>
    <w:rsid w:val="00202967"/>
    <w:rsid w:val="00210E3C"/>
    <w:rsid w:val="002364C0"/>
    <w:rsid w:val="00245C14"/>
    <w:rsid w:val="002628D6"/>
    <w:rsid w:val="00271F82"/>
    <w:rsid w:val="00273F56"/>
    <w:rsid w:val="0028232A"/>
    <w:rsid w:val="002854FA"/>
    <w:rsid w:val="00293984"/>
    <w:rsid w:val="00296642"/>
    <w:rsid w:val="002B41C6"/>
    <w:rsid w:val="002C07AB"/>
    <w:rsid w:val="002C74A2"/>
    <w:rsid w:val="002D2B23"/>
    <w:rsid w:val="002F5DF8"/>
    <w:rsid w:val="00315481"/>
    <w:rsid w:val="00333B52"/>
    <w:rsid w:val="00346914"/>
    <w:rsid w:val="00350699"/>
    <w:rsid w:val="00351787"/>
    <w:rsid w:val="00354DA9"/>
    <w:rsid w:val="00376C19"/>
    <w:rsid w:val="00390801"/>
    <w:rsid w:val="0039227C"/>
    <w:rsid w:val="003A0B06"/>
    <w:rsid w:val="003C1765"/>
    <w:rsid w:val="003D44F2"/>
    <w:rsid w:val="003F3995"/>
    <w:rsid w:val="00407EBB"/>
    <w:rsid w:val="00417F98"/>
    <w:rsid w:val="004453EC"/>
    <w:rsid w:val="00450428"/>
    <w:rsid w:val="0046558A"/>
    <w:rsid w:val="00471EC6"/>
    <w:rsid w:val="00485ED1"/>
    <w:rsid w:val="00492C91"/>
    <w:rsid w:val="004A41AA"/>
    <w:rsid w:val="004A6199"/>
    <w:rsid w:val="004C14B8"/>
    <w:rsid w:val="0050200B"/>
    <w:rsid w:val="00525E85"/>
    <w:rsid w:val="00530FAB"/>
    <w:rsid w:val="005472A8"/>
    <w:rsid w:val="0055396B"/>
    <w:rsid w:val="0055624B"/>
    <w:rsid w:val="00563B57"/>
    <w:rsid w:val="00567BBF"/>
    <w:rsid w:val="0057034D"/>
    <w:rsid w:val="00571EB0"/>
    <w:rsid w:val="005832D4"/>
    <w:rsid w:val="00585DC0"/>
    <w:rsid w:val="005869D9"/>
    <w:rsid w:val="005872E8"/>
    <w:rsid w:val="0059708D"/>
    <w:rsid w:val="005A0EE2"/>
    <w:rsid w:val="005A23D2"/>
    <w:rsid w:val="005A6919"/>
    <w:rsid w:val="005C374B"/>
    <w:rsid w:val="005C4055"/>
    <w:rsid w:val="005C7F9A"/>
    <w:rsid w:val="005D2645"/>
    <w:rsid w:val="005D3A40"/>
    <w:rsid w:val="005E1B28"/>
    <w:rsid w:val="005E4FA8"/>
    <w:rsid w:val="005F227C"/>
    <w:rsid w:val="00601CCB"/>
    <w:rsid w:val="00603D3E"/>
    <w:rsid w:val="00614BC6"/>
    <w:rsid w:val="00616EA2"/>
    <w:rsid w:val="0062590C"/>
    <w:rsid w:val="006330BF"/>
    <w:rsid w:val="00636E21"/>
    <w:rsid w:val="00642F02"/>
    <w:rsid w:val="00656324"/>
    <w:rsid w:val="00663CC6"/>
    <w:rsid w:val="00685E24"/>
    <w:rsid w:val="00697BCF"/>
    <w:rsid w:val="006A1B6B"/>
    <w:rsid w:val="006A501F"/>
    <w:rsid w:val="006C5E17"/>
    <w:rsid w:val="006D6779"/>
    <w:rsid w:val="006D6E04"/>
    <w:rsid w:val="006E02BD"/>
    <w:rsid w:val="006E08BA"/>
    <w:rsid w:val="00704667"/>
    <w:rsid w:val="00711480"/>
    <w:rsid w:val="00722D9E"/>
    <w:rsid w:val="00733042"/>
    <w:rsid w:val="007554E7"/>
    <w:rsid w:val="00764577"/>
    <w:rsid w:val="007758A6"/>
    <w:rsid w:val="00794A29"/>
    <w:rsid w:val="007B0F3E"/>
    <w:rsid w:val="007B5FEF"/>
    <w:rsid w:val="007B723C"/>
    <w:rsid w:val="007C47CD"/>
    <w:rsid w:val="007E634D"/>
    <w:rsid w:val="007F172C"/>
    <w:rsid w:val="007F57B2"/>
    <w:rsid w:val="008141B2"/>
    <w:rsid w:val="00820649"/>
    <w:rsid w:val="00832BF2"/>
    <w:rsid w:val="00835B0F"/>
    <w:rsid w:val="00842C51"/>
    <w:rsid w:val="008451A3"/>
    <w:rsid w:val="0087018E"/>
    <w:rsid w:val="00882E34"/>
    <w:rsid w:val="00892F50"/>
    <w:rsid w:val="008A1A79"/>
    <w:rsid w:val="008A4AC6"/>
    <w:rsid w:val="008D0737"/>
    <w:rsid w:val="008E179F"/>
    <w:rsid w:val="008E43F1"/>
    <w:rsid w:val="008F0B08"/>
    <w:rsid w:val="008F24C3"/>
    <w:rsid w:val="00900826"/>
    <w:rsid w:val="00903A67"/>
    <w:rsid w:val="009041E9"/>
    <w:rsid w:val="00910903"/>
    <w:rsid w:val="00912BE5"/>
    <w:rsid w:val="009312B0"/>
    <w:rsid w:val="00931363"/>
    <w:rsid w:val="009417DE"/>
    <w:rsid w:val="009444B3"/>
    <w:rsid w:val="00944C4A"/>
    <w:rsid w:val="00952104"/>
    <w:rsid w:val="00963588"/>
    <w:rsid w:val="00965DC8"/>
    <w:rsid w:val="009677B0"/>
    <w:rsid w:val="009850E3"/>
    <w:rsid w:val="00985531"/>
    <w:rsid w:val="009A0B7C"/>
    <w:rsid w:val="009B7251"/>
    <w:rsid w:val="009C3675"/>
    <w:rsid w:val="009C5070"/>
    <w:rsid w:val="009E30B2"/>
    <w:rsid w:val="00A11A31"/>
    <w:rsid w:val="00A127B1"/>
    <w:rsid w:val="00A268C3"/>
    <w:rsid w:val="00A4152E"/>
    <w:rsid w:val="00A46AC1"/>
    <w:rsid w:val="00A5028E"/>
    <w:rsid w:val="00A766DC"/>
    <w:rsid w:val="00A91ECA"/>
    <w:rsid w:val="00A97FCC"/>
    <w:rsid w:val="00AA55FD"/>
    <w:rsid w:val="00AB6569"/>
    <w:rsid w:val="00AD17BC"/>
    <w:rsid w:val="00AD6DA6"/>
    <w:rsid w:val="00AE201C"/>
    <w:rsid w:val="00AE328B"/>
    <w:rsid w:val="00AF3487"/>
    <w:rsid w:val="00B11EC8"/>
    <w:rsid w:val="00B325A1"/>
    <w:rsid w:val="00B35E3C"/>
    <w:rsid w:val="00B42B92"/>
    <w:rsid w:val="00B478AA"/>
    <w:rsid w:val="00B53DEF"/>
    <w:rsid w:val="00B64CF5"/>
    <w:rsid w:val="00B80960"/>
    <w:rsid w:val="00B83441"/>
    <w:rsid w:val="00B845E2"/>
    <w:rsid w:val="00B959A9"/>
    <w:rsid w:val="00BB3C86"/>
    <w:rsid w:val="00BD791B"/>
    <w:rsid w:val="00BE1232"/>
    <w:rsid w:val="00C0388D"/>
    <w:rsid w:val="00C120A4"/>
    <w:rsid w:val="00C245A6"/>
    <w:rsid w:val="00C47443"/>
    <w:rsid w:val="00C63E8E"/>
    <w:rsid w:val="00C65B51"/>
    <w:rsid w:val="00C809BA"/>
    <w:rsid w:val="00C80C24"/>
    <w:rsid w:val="00CA1782"/>
    <w:rsid w:val="00CA3E8D"/>
    <w:rsid w:val="00CA6727"/>
    <w:rsid w:val="00CB1F00"/>
    <w:rsid w:val="00CB27C5"/>
    <w:rsid w:val="00CE3386"/>
    <w:rsid w:val="00CF1D37"/>
    <w:rsid w:val="00D00754"/>
    <w:rsid w:val="00D06AEA"/>
    <w:rsid w:val="00D07F53"/>
    <w:rsid w:val="00D11CBD"/>
    <w:rsid w:val="00D153DC"/>
    <w:rsid w:val="00D15B4D"/>
    <w:rsid w:val="00D2029E"/>
    <w:rsid w:val="00D23735"/>
    <w:rsid w:val="00D55744"/>
    <w:rsid w:val="00D74329"/>
    <w:rsid w:val="00D942DB"/>
    <w:rsid w:val="00D96AA1"/>
    <w:rsid w:val="00DB01C0"/>
    <w:rsid w:val="00DB76B8"/>
    <w:rsid w:val="00DE757A"/>
    <w:rsid w:val="00DF18B6"/>
    <w:rsid w:val="00E00120"/>
    <w:rsid w:val="00E0148D"/>
    <w:rsid w:val="00E13175"/>
    <w:rsid w:val="00E14910"/>
    <w:rsid w:val="00E34504"/>
    <w:rsid w:val="00E53E09"/>
    <w:rsid w:val="00E60002"/>
    <w:rsid w:val="00E63BD4"/>
    <w:rsid w:val="00E67766"/>
    <w:rsid w:val="00E71C17"/>
    <w:rsid w:val="00E72CAC"/>
    <w:rsid w:val="00E87143"/>
    <w:rsid w:val="00E918FA"/>
    <w:rsid w:val="00EA3CD7"/>
    <w:rsid w:val="00EA74E5"/>
    <w:rsid w:val="00EB3DFB"/>
    <w:rsid w:val="00EB757E"/>
    <w:rsid w:val="00ED696C"/>
    <w:rsid w:val="00EE497F"/>
    <w:rsid w:val="00EE52E8"/>
    <w:rsid w:val="00F00069"/>
    <w:rsid w:val="00F01E97"/>
    <w:rsid w:val="00F202FD"/>
    <w:rsid w:val="00F24DAE"/>
    <w:rsid w:val="00F453F1"/>
    <w:rsid w:val="00F56D63"/>
    <w:rsid w:val="00F62549"/>
    <w:rsid w:val="00F649F3"/>
    <w:rsid w:val="00F73568"/>
    <w:rsid w:val="00F81254"/>
    <w:rsid w:val="00F83C2E"/>
    <w:rsid w:val="00F9560D"/>
    <w:rsid w:val="00FA1275"/>
    <w:rsid w:val="00FA7B17"/>
    <w:rsid w:val="00FC195D"/>
    <w:rsid w:val="00FD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FC9CAEB"/>
  <w15:docId w15:val="{A75D1EBA-20E2-4B7D-8482-F4373B2B5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4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95091-30AA-4B3D-9361-735BFA7BB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16</TotalTime>
  <Pages>1</Pages>
  <Words>243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16</cp:revision>
  <cp:lastPrinted>2016-06-14T01:08:00Z</cp:lastPrinted>
  <dcterms:created xsi:type="dcterms:W3CDTF">2022-06-14T15:48:00Z</dcterms:created>
  <dcterms:modified xsi:type="dcterms:W3CDTF">2025-03-05T21:17:00Z</dcterms:modified>
</cp:coreProperties>
</file>